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河南鹰都食品有限公司用工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河南鹰都食品有限公司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公司扩大生产线以及销售渠道，现需要招聘一批人才。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有限责任制  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饮料类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于晓培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15516089599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"mailto:1279327428@qq.com"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1279327428@qq.com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spacing w:line="600" w:lineRule="exact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1、销售代表10名，具有一定的相关行业经验。</w:t>
      </w:r>
    </w:p>
    <w:p w14:paraId="4E0C9E6D">
      <w:pPr>
        <w:spacing w:line="600" w:lineRule="exact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2、化验员1名。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3、车间普工10名，女性优先。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1、公司免费提供工作餐，离家远的可提供住宿。</w:t>
      </w:r>
    </w:p>
    <w:p w14:paraId="4C3CBB5A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2、入职转正后缴纳社保。</w:t>
      </w:r>
    </w:p>
    <w:p w14:paraId="3EF75D0E">
      <w:pPr>
        <w:spacing w:line="600" w:lineRule="exact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3、具体工资面议。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河南平顶山郏县。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EEB1A15"/>
    <w:rsid w:val="1959028A"/>
    <w:rsid w:val="19F73A90"/>
    <w:rsid w:val="21681610"/>
    <w:rsid w:val="26E848A3"/>
    <w:rsid w:val="2AF23573"/>
    <w:rsid w:val="320F470F"/>
    <w:rsid w:val="338C0DA0"/>
    <w:rsid w:val="3B5D1725"/>
    <w:rsid w:val="3E5E5477"/>
    <w:rsid w:val="419B0120"/>
    <w:rsid w:val="434D53A5"/>
    <w:rsid w:val="4B972761"/>
    <w:rsid w:val="4F421746"/>
    <w:rsid w:val="537C75C9"/>
    <w:rsid w:val="548250F0"/>
    <w:rsid w:val="55C83F55"/>
    <w:rsid w:val="58DB6CD4"/>
    <w:rsid w:val="5E5E2943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224</Words>
  <Characters>252</Characters>
  <Lines>0</Lines>
  <Paragraphs>0</Paragraphs>
  <TotalTime>26</TotalTime>
  <ScaleCrop>false</ScaleCrop>
  <LinksUpToDate>false</LinksUpToDate>
  <CharactersWithSpaces>331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2026-01-22T08:19:13Z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